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F335" w14:textId="77777777" w:rsidR="007E331F" w:rsidRPr="009B7158" w:rsidRDefault="007E331F" w:rsidP="009B7158">
      <w:pPr>
        <w:pStyle w:val="Nagwek4"/>
        <w:spacing w:before="0" w:after="480" w:line="276" w:lineRule="auto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9B7158">
        <w:rPr>
          <w:rFonts w:asciiTheme="minorHAnsi" w:hAnsiTheme="minorHAnsi" w:cstheme="minorHAnsi"/>
          <w:b w:val="0"/>
          <w:i/>
          <w:iCs/>
          <w:sz w:val="18"/>
          <w:szCs w:val="18"/>
        </w:rPr>
        <w:t xml:space="preserve">Załącznik nr </w:t>
      </w:r>
      <w:r w:rsidR="00B44445" w:rsidRPr="009B7158">
        <w:rPr>
          <w:rFonts w:asciiTheme="minorHAnsi" w:hAnsiTheme="minorHAnsi" w:cstheme="minorHAnsi"/>
          <w:i/>
          <w:iCs/>
          <w:sz w:val="18"/>
          <w:szCs w:val="18"/>
        </w:rPr>
        <w:t>2</w:t>
      </w:r>
      <w:r w:rsidRPr="009B7158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9B7158">
        <w:rPr>
          <w:rFonts w:asciiTheme="minorHAnsi" w:hAnsiTheme="minorHAnsi" w:cstheme="minorHAnsi"/>
          <w:b w:val="0"/>
          <w:i/>
          <w:iCs/>
          <w:sz w:val="18"/>
          <w:szCs w:val="18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9B7158" w14:paraId="5CAF9F13" w14:textId="77777777" w:rsidTr="005844F6">
        <w:tc>
          <w:tcPr>
            <w:tcW w:w="9104" w:type="dxa"/>
            <w:shd w:val="clear" w:color="auto" w:fill="F2F2F2"/>
          </w:tcPr>
          <w:p w14:paraId="1F2AED88" w14:textId="77777777" w:rsidR="00F31EAC" w:rsidRPr="009B7158" w:rsidRDefault="00F31EAC" w:rsidP="009B7158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9B7158">
              <w:rPr>
                <w:rFonts w:asciiTheme="minorHAnsi" w:hAnsiTheme="minorHAnsi" w:cstheme="minorHAnsi"/>
                <w:bCs/>
                <w:sz w:val="20"/>
              </w:rPr>
              <w:t>OFERT</w:t>
            </w:r>
            <w:r w:rsidR="00140C27" w:rsidRPr="009B7158">
              <w:rPr>
                <w:rFonts w:asciiTheme="minorHAnsi" w:hAnsiTheme="minorHAnsi" w:cstheme="minorHAnsi"/>
                <w:bCs/>
                <w:sz w:val="20"/>
              </w:rPr>
              <w:t>A</w:t>
            </w:r>
          </w:p>
          <w:p w14:paraId="4CE73380" w14:textId="77777777" w:rsidR="008A3551" w:rsidRPr="009B7158" w:rsidRDefault="008A3551" w:rsidP="009B7158">
            <w:pPr>
              <w:spacing w:after="24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76731E" w14:textId="77777777" w:rsidR="00140C27" w:rsidRPr="009B7158" w:rsidRDefault="00B44445" w:rsidP="009B7158">
      <w:pPr>
        <w:spacing w:before="480" w:line="276" w:lineRule="auto"/>
        <w:ind w:left="3969"/>
        <w:rPr>
          <w:rFonts w:asciiTheme="minorHAnsi" w:hAnsiTheme="minorHAnsi" w:cstheme="minorHAnsi"/>
          <w:b/>
          <w:bCs/>
          <w:sz w:val="20"/>
          <w:szCs w:val="20"/>
        </w:rPr>
      </w:pPr>
      <w:r w:rsidRPr="009B7158">
        <w:rPr>
          <w:rFonts w:asciiTheme="minorHAnsi" w:hAnsiTheme="minorHAnsi" w:cstheme="minorHAnsi"/>
          <w:b/>
          <w:bCs/>
          <w:sz w:val="20"/>
          <w:szCs w:val="20"/>
        </w:rPr>
        <w:t>Samodzielny Publiczny Zakład Opieki Zdrowotnej</w:t>
      </w:r>
    </w:p>
    <w:p w14:paraId="532B3039" w14:textId="77777777" w:rsidR="00140C27" w:rsidRPr="009B7158" w:rsidRDefault="00B44445" w:rsidP="009B7158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>Kilińskiego</w:t>
      </w:r>
      <w:r w:rsidR="00140C27" w:rsidRPr="009B7158">
        <w:rPr>
          <w:rFonts w:asciiTheme="minorHAnsi" w:hAnsiTheme="minorHAnsi" w:cstheme="minorHAnsi"/>
          <w:sz w:val="20"/>
          <w:szCs w:val="20"/>
        </w:rPr>
        <w:t xml:space="preserve"> </w:t>
      </w:r>
      <w:r w:rsidRPr="009B7158">
        <w:rPr>
          <w:rFonts w:asciiTheme="minorHAnsi" w:hAnsiTheme="minorHAnsi" w:cstheme="minorHAnsi"/>
          <w:sz w:val="20"/>
          <w:szCs w:val="20"/>
        </w:rPr>
        <w:t>29</w:t>
      </w:r>
    </w:p>
    <w:p w14:paraId="3AE5CAE2" w14:textId="77777777" w:rsidR="00140C27" w:rsidRPr="009B7158" w:rsidRDefault="00B44445" w:rsidP="009B7158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>08-110</w:t>
      </w:r>
      <w:r w:rsidR="00140C27" w:rsidRPr="009B7158">
        <w:rPr>
          <w:rFonts w:asciiTheme="minorHAnsi" w:hAnsiTheme="minorHAnsi" w:cstheme="minorHAnsi"/>
          <w:sz w:val="20"/>
          <w:szCs w:val="20"/>
        </w:rPr>
        <w:t xml:space="preserve"> </w:t>
      </w:r>
      <w:r w:rsidRPr="009B7158">
        <w:rPr>
          <w:rFonts w:asciiTheme="minorHAnsi" w:hAnsiTheme="minorHAnsi" w:cstheme="minorHAnsi"/>
          <w:sz w:val="20"/>
          <w:szCs w:val="20"/>
        </w:rPr>
        <w:t>Siedlce</w:t>
      </w:r>
    </w:p>
    <w:p w14:paraId="1CA50137" w14:textId="77777777" w:rsidR="00140C27" w:rsidRPr="009B7158" w:rsidRDefault="00140C27" w:rsidP="009B7158">
      <w:pPr>
        <w:spacing w:line="276" w:lineRule="auto"/>
        <w:ind w:left="396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158">
        <w:rPr>
          <w:rFonts w:asciiTheme="minorHAnsi" w:hAnsiTheme="minorHAnsi" w:cstheme="minorHAnsi"/>
          <w:bCs/>
          <w:sz w:val="20"/>
          <w:szCs w:val="20"/>
        </w:rPr>
        <w:t>……………………………………</w:t>
      </w:r>
    </w:p>
    <w:p w14:paraId="012C6EE8" w14:textId="77777777" w:rsidR="00140C27" w:rsidRPr="009B7158" w:rsidRDefault="00140C27" w:rsidP="009B7158">
      <w:pPr>
        <w:spacing w:line="276" w:lineRule="auto"/>
        <w:ind w:left="3969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bCs/>
          <w:sz w:val="20"/>
          <w:szCs w:val="20"/>
        </w:rPr>
        <w:t>[nazwa zamawiającego, adres]</w:t>
      </w:r>
    </w:p>
    <w:p w14:paraId="20A7582E" w14:textId="77777777" w:rsidR="00F31EAC" w:rsidRPr="009B7158" w:rsidRDefault="002E612D" w:rsidP="009B7158">
      <w:pPr>
        <w:spacing w:before="36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9B7158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9B7158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9B7158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3"/>
        <w:gridCol w:w="6721"/>
      </w:tblGrid>
      <w:tr w:rsidR="00140C27" w:rsidRPr="009B7158" w14:paraId="672D109F" w14:textId="77777777">
        <w:tc>
          <w:tcPr>
            <w:tcW w:w="2268" w:type="dxa"/>
          </w:tcPr>
          <w:p w14:paraId="4EEEA265" w14:textId="77777777" w:rsidR="00140C27" w:rsidRPr="009B7158" w:rsidRDefault="00140C27" w:rsidP="009B7158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33D8DF30" w14:textId="77777777" w:rsidR="00B44445" w:rsidRPr="009B7158" w:rsidRDefault="00B44445" w:rsidP="009B7158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sprzętu i wyposażenia ( w tym 2 sztuk samochodów elektrycznych) do Siedleckiego Centrum Zdrowia Psychicznego funkcjonujacego w ramach SPZOZ w Siedlcach. </w:t>
            </w:r>
          </w:p>
          <w:p w14:paraId="21F6F22E" w14:textId="77777777" w:rsidR="00B44445" w:rsidRPr="009B7158" w:rsidRDefault="00B44445" w:rsidP="009B7158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Cs/>
                <w:sz w:val="20"/>
                <w:szCs w:val="20"/>
              </w:rPr>
              <w:t>Zamówienie jest realizowane z Projektu grantowego nr FENX.06.01-IP.03-0007/24 pod nazwą „Wsparcie infrastrukturalne Centrów Zdrowia Psychicznego dla dorosłych oraz ośrodków / zespołów środowiskowej opieki psychologicznej i psychoterapeutycznej (I poziom referencyjny)”, realizowanego w ramach Programu Fundusze Europejskie na Infrastrukturę, Klimat, Środowisko 2021-2027, współfinansowanego ze środków Europejskiego Funduszu Rozwoju</w:t>
            </w:r>
          </w:p>
          <w:p w14:paraId="19B59BF7" w14:textId="77777777" w:rsidR="00140C27" w:rsidRPr="009B7158" w:rsidRDefault="00B44445" w:rsidP="009B7158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Cs/>
                <w:sz w:val="20"/>
                <w:szCs w:val="20"/>
              </w:rPr>
              <w:t>Regionalnego, realizowanego na podstawie Decyzji o dofinansowaniu Projektu nr: FENX.06.01- IP.03-0007/24-00 podjętej przez Ministra Zdrowia w dniu 28 lutego 2025 r.</w:t>
            </w:r>
            <w:r w:rsidR="00140C27" w:rsidRPr="009B7158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B44445" w:rsidRPr="009B7158" w14:paraId="6B064ED1" w14:textId="77777777" w:rsidTr="00F30501">
        <w:tc>
          <w:tcPr>
            <w:tcW w:w="2268" w:type="dxa"/>
          </w:tcPr>
          <w:p w14:paraId="46E37EF3" w14:textId="77777777" w:rsidR="00B44445" w:rsidRPr="009B7158" w:rsidRDefault="00B44445" w:rsidP="009B7158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208A0C4B" w14:textId="77777777" w:rsidR="00B44445" w:rsidRPr="009B7158" w:rsidRDefault="00B44445" w:rsidP="009B7158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Cs/>
                <w:sz w:val="20"/>
                <w:szCs w:val="20"/>
              </w:rPr>
              <w:t>FENXCZP/579/2026</w:t>
            </w:r>
          </w:p>
        </w:tc>
      </w:tr>
    </w:tbl>
    <w:p w14:paraId="6C0AA341" w14:textId="77777777" w:rsidR="00AA39D6" w:rsidRPr="009B7158" w:rsidRDefault="00AA39D6" w:rsidP="009B7158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>my niżej podpisani:</w:t>
      </w:r>
    </w:p>
    <w:p w14:paraId="6F25F437" w14:textId="77777777" w:rsidR="00EB7584" w:rsidRPr="009B7158" w:rsidRDefault="00EB7584" w:rsidP="009B7158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158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…………………………………………………………………………………………………………….………………………</w:t>
      </w:r>
    </w:p>
    <w:p w14:paraId="1E16C8B6" w14:textId="77777777" w:rsidR="00EB7584" w:rsidRPr="009B7158" w:rsidRDefault="00EB7584" w:rsidP="009B7158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bCs/>
          <w:sz w:val="20"/>
          <w:szCs w:val="20"/>
        </w:rPr>
        <w:t>[imię, nazwisko, podstawa do reprezentacji]</w:t>
      </w:r>
    </w:p>
    <w:p w14:paraId="6B1EA2CA" w14:textId="77777777" w:rsidR="00AA39D6" w:rsidRPr="009B7158" w:rsidRDefault="003B769C" w:rsidP="009B7158">
      <w:pPr>
        <w:spacing w:before="12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>d</w:t>
      </w:r>
      <w:r w:rsidR="00AA39D6" w:rsidRPr="009B7158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115813D3" w14:textId="77777777" w:rsidR="00AE2ACB" w:rsidRPr="009B7158" w:rsidRDefault="00AE2ACB" w:rsidP="009B7158">
      <w:pPr>
        <w:spacing w:after="6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9B7158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7AFD439D" w14:textId="77777777" w:rsidR="00ED4154" w:rsidRPr="009B7158" w:rsidRDefault="00ED4154" w:rsidP="009B7158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9B7158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(w przypadku składania oferty przez podmioty występujące wspólnie, należy podać nazwy (firmy) </w:t>
      </w:r>
      <w:r w:rsidR="00216425" w:rsidRPr="009B7158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       </w:t>
      </w:r>
      <w:r w:rsidRPr="009B7158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6427"/>
      </w:tblGrid>
      <w:tr w:rsidR="00AE2ACB" w:rsidRPr="009B7158" w14:paraId="01B5BD61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6117E68E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6CF4ADA0" w14:textId="77777777" w:rsidR="00AE2ACB" w:rsidRPr="009B7158" w:rsidRDefault="00AE2ACB" w:rsidP="009B7158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9B7158" w14:paraId="20451B9E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342ED53B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03B70B9C" w14:textId="77777777" w:rsidR="00AE2ACB" w:rsidRPr="009B7158" w:rsidRDefault="00AE2ACB" w:rsidP="009B7158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9B7158" w14:paraId="737DB241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16413BDE" w14:textId="77777777" w:rsidR="008A3551" w:rsidRPr="009B7158" w:rsidRDefault="008A3551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5FA2615A" w14:textId="77777777" w:rsidR="008A3551" w:rsidRPr="009B7158" w:rsidRDefault="008A3551" w:rsidP="009B7158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9B7158" w14:paraId="0107986A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382C4B6B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9B715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16561F9D" w14:textId="77777777" w:rsidR="00AE2ACB" w:rsidRPr="009B7158" w:rsidRDefault="00AE2ACB" w:rsidP="009B7158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9B7158" w14:paraId="6C5E8B73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1B6ECDD6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9B715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04DB4E7C" w14:textId="77777777" w:rsidR="00AE2ACB" w:rsidRPr="009B7158" w:rsidRDefault="00AE2ACB" w:rsidP="009B7158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9B7158" w14:paraId="562B6A67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0218BD45" w14:textId="77777777" w:rsidR="00AE2ACB" w:rsidRPr="009B7158" w:rsidRDefault="00D5631A" w:rsidP="009B715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lastRenderedPageBreak/>
              <w:t>Rodzaj wykonawcy</w:t>
            </w:r>
            <w:r w:rsidR="00497AEE"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9B7158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9B7158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0A21ACF4" w14:textId="77777777" w:rsidR="00C0785C" w:rsidRPr="009B7158" w:rsidRDefault="00C0785C" w:rsidP="009B7158">
            <w:pPr>
              <w:pStyle w:val="Akapitzlist"/>
              <w:autoSpaceDE w:val="0"/>
              <w:autoSpaceDN w:val="0"/>
              <w:adjustRightInd w:val="0"/>
              <w:spacing w:before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[   ] Mikroprzedsiębiorstwo</w:t>
            </w:r>
          </w:p>
          <w:p w14:paraId="48F4B88D" w14:textId="77777777" w:rsidR="00C0785C" w:rsidRPr="009B7158" w:rsidRDefault="00C0785C" w:rsidP="009B7158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[   ] Małe przedsiębiorstwo</w:t>
            </w:r>
          </w:p>
          <w:p w14:paraId="6F58D4A0" w14:textId="77777777" w:rsidR="00C0785C" w:rsidRPr="009B7158" w:rsidRDefault="00C0785C" w:rsidP="009B7158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[   ] Średnie przedsiębiorstwo</w:t>
            </w:r>
          </w:p>
          <w:p w14:paraId="3DE1DFC2" w14:textId="77777777" w:rsidR="00C0785C" w:rsidRPr="009B7158" w:rsidRDefault="00C0785C" w:rsidP="009B7158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[   ] Jednoosobowa działalność gospodarcza</w:t>
            </w:r>
          </w:p>
          <w:p w14:paraId="1D51E308" w14:textId="77777777" w:rsidR="00C0785C" w:rsidRPr="009B7158" w:rsidRDefault="00C0785C" w:rsidP="009B7158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[   ] Osoba fizyczna nieprowadząca działalności gospodarczej</w:t>
            </w:r>
          </w:p>
          <w:p w14:paraId="3A9F6416" w14:textId="77777777" w:rsidR="00497AEE" w:rsidRDefault="00C0785C" w:rsidP="009B7158">
            <w:pPr>
              <w:pStyle w:val="Akapitzlist"/>
              <w:autoSpaceDE w:val="0"/>
              <w:autoSpaceDN w:val="0"/>
              <w:adjustRightInd w:val="0"/>
              <w:spacing w:after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[   ] Inny rodzaj</w:t>
            </w:r>
          </w:p>
          <w:p w14:paraId="697F5D4E" w14:textId="77777777" w:rsidR="000C7B6C" w:rsidRPr="009B7158" w:rsidRDefault="000C7B6C" w:rsidP="009B7158">
            <w:pPr>
              <w:pStyle w:val="Akapitzlist"/>
              <w:autoSpaceDE w:val="0"/>
              <w:autoSpaceDN w:val="0"/>
              <w:adjustRightInd w:val="0"/>
              <w:spacing w:after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A9DCEED" w14:textId="77777777" w:rsidR="00C11FEF" w:rsidRPr="009B7158" w:rsidRDefault="00C11FEF" w:rsidP="009B7158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73184E4F" w14:textId="77777777" w:rsidR="004D5A42" w:rsidRPr="009B7158" w:rsidRDefault="004D5A42" w:rsidP="009B7158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9B7158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9B7158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9B7158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9B7158">
        <w:rPr>
          <w:rFonts w:asciiTheme="minorHAnsi" w:hAnsiTheme="minorHAnsi" w:cstheme="minorHAnsi"/>
          <w:sz w:val="20"/>
          <w:szCs w:val="20"/>
        </w:rPr>
        <w:t>,</w:t>
      </w:r>
      <w:r w:rsidR="007F3E87" w:rsidRPr="009B7158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9B7158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9B7158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9B7158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9B7158">
        <w:rPr>
          <w:rFonts w:asciiTheme="minorHAnsi" w:hAnsiTheme="minorHAnsi" w:cstheme="minorHAnsi"/>
          <w:sz w:val="20"/>
          <w:szCs w:val="20"/>
        </w:rPr>
        <w:t>).</w:t>
      </w:r>
    </w:p>
    <w:p w14:paraId="06812257" w14:textId="77777777" w:rsidR="00B964C4" w:rsidRPr="009B7158" w:rsidRDefault="00B964C4" w:rsidP="009B7158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158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9B7158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B7158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9B7158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230F1DFA" w14:textId="77777777" w:rsidR="00A8509D" w:rsidRPr="009B7158" w:rsidRDefault="00A8509D" w:rsidP="009B7158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9B7158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15FDC668" w14:textId="77777777" w:rsidR="006D09E0" w:rsidRPr="009B7158" w:rsidRDefault="006D09E0" w:rsidP="009B715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9B7158" w14:paraId="18DCFFCB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43B13B4E" w14:textId="77777777" w:rsidR="007F3E87" w:rsidRPr="009B7158" w:rsidRDefault="001129C0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013CE9AB" w14:textId="77777777" w:rsidR="007F3E87" w:rsidRPr="009B7158" w:rsidRDefault="007F3E87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B44445" w:rsidRPr="009B7158" w14:paraId="4F418AAD" w14:textId="77777777" w:rsidTr="00F30501">
        <w:tc>
          <w:tcPr>
            <w:tcW w:w="1276" w:type="dxa"/>
            <w:vAlign w:val="center"/>
          </w:tcPr>
          <w:p w14:paraId="714DCAD6" w14:textId="77777777" w:rsidR="00B44445" w:rsidRPr="009B7158" w:rsidRDefault="00B44445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506B7302" w14:textId="28076248" w:rsidR="00B44445" w:rsidRPr="009B7158" w:rsidRDefault="00B44445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i wyposażenia ( w tym 2 sztuk samochodów elektrycznych) do Siedleckiego Centrum Zdrowia Psychicznego </w:t>
            </w:r>
            <w:r w:rsidR="00E23E48" w:rsidRPr="009B7158">
              <w:rPr>
                <w:rFonts w:asciiTheme="minorHAnsi" w:hAnsiTheme="minorHAnsi" w:cstheme="minorHAnsi"/>
                <w:sz w:val="20"/>
                <w:szCs w:val="20"/>
              </w:rPr>
              <w:t>funkcjonującego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w ramach SPZOZ w Siedlcach. </w:t>
            </w:r>
          </w:p>
          <w:p w14:paraId="27EE640E" w14:textId="72295616" w:rsidR="00B44445" w:rsidRPr="009B7158" w:rsidRDefault="00E23E48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Dostawa 15 sztuk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</w:t>
            </w:r>
            <w:r w:rsidRPr="00E23E48">
              <w:rPr>
                <w:rFonts w:asciiTheme="minorHAnsi" w:hAnsiTheme="minorHAnsi" w:cstheme="minorHAnsi"/>
                <w:bCs/>
                <w:sz w:val="20"/>
                <w:szCs w:val="20"/>
              </w:rPr>
              <w:t>omputer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ów</w:t>
            </w:r>
            <w:r w:rsidRPr="00E23E4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klasy all in one</w:t>
            </w:r>
          </w:p>
          <w:p w14:paraId="535BBD0C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017060E3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44445" w:rsidRPr="009B7158" w14:paraId="14E12CAB" w14:textId="77777777" w:rsidTr="00F30501">
        <w:tc>
          <w:tcPr>
            <w:tcW w:w="1276" w:type="dxa"/>
            <w:vAlign w:val="center"/>
          </w:tcPr>
          <w:p w14:paraId="2072011E" w14:textId="77777777" w:rsidR="00B44445" w:rsidRPr="009B7158" w:rsidRDefault="00B44445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50A19AEA" w14:textId="705E3CA1" w:rsidR="00B44445" w:rsidRPr="009B7158" w:rsidRDefault="00B44445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i wyposażenia ( w tym 2 sztuk samochodów elektrycznych) do Siedleckiego Centrum Zdrowia Psychicznego </w:t>
            </w:r>
            <w:r w:rsidR="00E23E48" w:rsidRPr="009B7158">
              <w:rPr>
                <w:rFonts w:asciiTheme="minorHAnsi" w:hAnsiTheme="minorHAnsi" w:cstheme="minorHAnsi"/>
                <w:sz w:val="20"/>
                <w:szCs w:val="20"/>
              </w:rPr>
              <w:t>funkcjonującego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w ramach SPZOZ w Siedlcach. </w:t>
            </w:r>
          </w:p>
          <w:p w14:paraId="5EED3104" w14:textId="2F2AF466" w:rsidR="00F56AD5" w:rsidRPr="00F56AD5" w:rsidRDefault="00F56AD5" w:rsidP="009B7158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Dostawa 10 sztuk </w:t>
            </w:r>
            <w:r w:rsidRPr="00F56AD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drukarek laserowych monochromatycznych z dodatkowym podajnikiem papieru  </w:t>
            </w:r>
          </w:p>
          <w:p w14:paraId="5773A068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09DD9671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44445" w:rsidRPr="009B7158" w14:paraId="1B0FCDDB" w14:textId="77777777" w:rsidTr="00F30501">
        <w:tc>
          <w:tcPr>
            <w:tcW w:w="1276" w:type="dxa"/>
            <w:vAlign w:val="center"/>
          </w:tcPr>
          <w:p w14:paraId="1D7B57C4" w14:textId="77777777" w:rsidR="00B44445" w:rsidRPr="009B7158" w:rsidRDefault="00B44445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512" w:type="dxa"/>
          </w:tcPr>
          <w:p w14:paraId="1FE2C429" w14:textId="7EA007ED" w:rsidR="00B44445" w:rsidRPr="009B7158" w:rsidRDefault="00B44445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i wyposażenia ( w tym 2 sztuk samochodów elektrycznych) do Siedleckiego Centrum Zdrowia Psychicznego </w:t>
            </w:r>
            <w:r w:rsidR="006D6FC3" w:rsidRPr="009B7158">
              <w:rPr>
                <w:rFonts w:asciiTheme="minorHAnsi" w:hAnsiTheme="minorHAnsi" w:cstheme="minorHAnsi"/>
                <w:sz w:val="20"/>
                <w:szCs w:val="20"/>
              </w:rPr>
              <w:t>funkcjonującego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w ramach SPZOZ w Siedlcach. </w:t>
            </w:r>
          </w:p>
          <w:p w14:paraId="34FA1B0F" w14:textId="2C34F0C0" w:rsidR="006D6FC3" w:rsidRPr="006D6FC3" w:rsidRDefault="006D6FC3" w:rsidP="009B715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Dostawa 5 sztuk </w:t>
            </w:r>
            <w:r w:rsidRPr="006D6FC3">
              <w:rPr>
                <w:rFonts w:asciiTheme="minorHAnsi" w:hAnsiTheme="minorHAnsi" w:cstheme="minorHAnsi"/>
                <w:bCs/>
                <w:sz w:val="20"/>
                <w:szCs w:val="20"/>
              </w:rPr>
              <w:t>urządzeń wielofunkcyjnych laserowych monochromatycznych.</w:t>
            </w:r>
          </w:p>
          <w:p w14:paraId="15CA8CBA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685836E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44445" w:rsidRPr="009B7158" w14:paraId="7AD36A61" w14:textId="77777777" w:rsidTr="00F30501">
        <w:tc>
          <w:tcPr>
            <w:tcW w:w="1276" w:type="dxa"/>
            <w:vAlign w:val="center"/>
          </w:tcPr>
          <w:p w14:paraId="48591B8E" w14:textId="77777777" w:rsidR="00B44445" w:rsidRPr="009B7158" w:rsidRDefault="00B44445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512" w:type="dxa"/>
          </w:tcPr>
          <w:p w14:paraId="1D82FDFD" w14:textId="2857D04A" w:rsidR="00B44445" w:rsidRPr="009B7158" w:rsidRDefault="00B44445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i wyposażenia ( w tym 2 sztuk samochodów elektrycznych) do Siedleckiego Centrum Zdrowia Psychicznego </w:t>
            </w:r>
            <w:r w:rsidR="000C7B6C" w:rsidRPr="009B7158">
              <w:rPr>
                <w:rFonts w:asciiTheme="minorHAnsi" w:hAnsiTheme="minorHAnsi" w:cstheme="minorHAnsi"/>
                <w:sz w:val="20"/>
                <w:szCs w:val="20"/>
              </w:rPr>
              <w:t>funkcjonującego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w ramach SPZOZ w Siedlcach. </w:t>
            </w:r>
          </w:p>
          <w:p w14:paraId="273FA9AB" w14:textId="7E2C3833" w:rsidR="00B44445" w:rsidRPr="009B7158" w:rsidRDefault="000C7B6C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Dostawa </w:t>
            </w:r>
            <w:r w:rsidRPr="000C7B6C">
              <w:rPr>
                <w:rFonts w:asciiTheme="minorHAnsi" w:hAnsiTheme="minorHAnsi" w:cstheme="minorHAnsi"/>
                <w:bCs/>
                <w:sz w:val="20"/>
                <w:szCs w:val="20"/>
              </w:rPr>
              <w:t>technologii „speech to text” – translator</w:t>
            </w:r>
          </w:p>
          <w:p w14:paraId="3B41EED9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2097A04" w14:textId="77777777" w:rsidR="000C7B6C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27DB361B" w14:textId="77777777" w:rsidR="000C7B6C" w:rsidRDefault="000C7B6C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74CC6D" w14:textId="4BDE6765" w:rsidR="000C7B6C" w:rsidRPr="009B7158" w:rsidRDefault="000C7B6C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4445" w:rsidRPr="009B7158" w14:paraId="7E9C091B" w14:textId="77777777" w:rsidTr="00F30501">
        <w:tc>
          <w:tcPr>
            <w:tcW w:w="1276" w:type="dxa"/>
            <w:vAlign w:val="center"/>
          </w:tcPr>
          <w:p w14:paraId="1BA503F3" w14:textId="77777777" w:rsidR="00B44445" w:rsidRPr="009B7158" w:rsidRDefault="00B44445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7512" w:type="dxa"/>
          </w:tcPr>
          <w:p w14:paraId="24954CBB" w14:textId="5E8727B3" w:rsidR="00B44445" w:rsidRPr="009B7158" w:rsidRDefault="00B44445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i wyposażenia ( w tym 2 sztuk samochodów elektrycznych) do Siedleckiego Centrum Zdrowia Psychicznego </w:t>
            </w:r>
            <w:r w:rsidR="00264B92" w:rsidRPr="009B7158">
              <w:rPr>
                <w:rFonts w:asciiTheme="minorHAnsi" w:hAnsiTheme="minorHAnsi" w:cstheme="minorHAnsi"/>
                <w:sz w:val="20"/>
                <w:szCs w:val="20"/>
              </w:rPr>
              <w:t>funkcjonującego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w ramach SPZOZ w Siedlcach. </w:t>
            </w:r>
          </w:p>
          <w:p w14:paraId="2F44AE2F" w14:textId="1AFB0D3C" w:rsidR="000C7B6C" w:rsidRPr="000C7B6C" w:rsidRDefault="000C7B6C" w:rsidP="000C7B6C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C7B6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3 </w:t>
            </w:r>
            <w:r w:rsidR="00264B92" w:rsidRPr="000C7B6C">
              <w:rPr>
                <w:rFonts w:asciiTheme="minorHAnsi" w:hAnsiTheme="minorHAnsi" w:cstheme="minorHAnsi"/>
                <w:bCs/>
                <w:sz w:val="20"/>
                <w:szCs w:val="20"/>
              </w:rPr>
              <w:t>sztuk monitorów</w:t>
            </w:r>
            <w:r w:rsidRPr="000C7B6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interaktywnych.</w:t>
            </w:r>
          </w:p>
          <w:p w14:paraId="07773086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028D37A3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44445" w:rsidRPr="009B7158" w14:paraId="54567840" w14:textId="77777777" w:rsidTr="00F30501">
        <w:tc>
          <w:tcPr>
            <w:tcW w:w="1276" w:type="dxa"/>
            <w:vAlign w:val="center"/>
          </w:tcPr>
          <w:p w14:paraId="4316470C" w14:textId="77777777" w:rsidR="00B44445" w:rsidRPr="009B7158" w:rsidRDefault="00B44445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7512" w:type="dxa"/>
          </w:tcPr>
          <w:p w14:paraId="48B07A0A" w14:textId="0A20FEE9" w:rsidR="00B44445" w:rsidRPr="009B7158" w:rsidRDefault="00B44445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i wyposażenia ( w tym 2 sztuk samochodów elektrycznych) do Siedleckiego Centrum Zdrowia Psychicznego </w:t>
            </w:r>
            <w:r w:rsidR="00264B92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="00264B92" w:rsidRPr="009B7158">
              <w:rPr>
                <w:rFonts w:asciiTheme="minorHAnsi" w:hAnsiTheme="minorHAnsi" w:cstheme="minorHAnsi"/>
                <w:sz w:val="20"/>
                <w:szCs w:val="20"/>
              </w:rPr>
              <w:t>unkcjonującego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w ramach SPZOZ w Siedlcach. </w:t>
            </w:r>
          </w:p>
          <w:p w14:paraId="44B76704" w14:textId="5172BE5A" w:rsidR="00264B92" w:rsidRDefault="00264B92" w:rsidP="009B715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>Dostawa sprzętu do siłowni zewnętrznej wraz z wykonaniem bezpiecznej nawierzchni i montażu</w:t>
            </w:r>
          </w:p>
          <w:p w14:paraId="46723559" w14:textId="3380FEAF" w:rsidR="00264B92" w:rsidRDefault="00264B92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6.1. </w:t>
            </w:r>
            <w:r w:rsidRPr="00264B92">
              <w:rPr>
                <w:rFonts w:ascii="Calibri" w:hAnsi="Calibri" w:cs="Calibri"/>
                <w:sz w:val="20"/>
                <w:szCs w:val="20"/>
              </w:rPr>
              <w:t>Wykonanie bezpiecznej nawierzchni przeznaczonej do montażu sprzętu do siłowni zewnętrznej</w:t>
            </w:r>
          </w:p>
          <w:p w14:paraId="2CA3EC3C" w14:textId="39FD5352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38C2210" w14:textId="77777777" w:rsidR="00B44445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4A7DE143" w14:textId="77777777" w:rsidR="00264B92" w:rsidRDefault="00264B92" w:rsidP="009B7158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6.2. </w:t>
            </w:r>
            <w:r w:rsidRPr="00264B92">
              <w:rPr>
                <w:rFonts w:ascii="Calibri" w:hAnsi="Calibri" w:cs="Calibri"/>
                <w:sz w:val="20"/>
                <w:szCs w:val="20"/>
              </w:rPr>
              <w:t>Dostawa sprzętu do siłowni zewnętrznej: wioślarz – 1 szt</w:t>
            </w:r>
          </w:p>
          <w:p w14:paraId="5A37AEBD" w14:textId="77777777" w:rsidR="00264B92" w:rsidRPr="00264B92" w:rsidRDefault="00264B92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 xml:space="preserve">Cena brutto ………........................ zł </w:t>
            </w:r>
          </w:p>
          <w:p w14:paraId="25377BFA" w14:textId="77777777" w:rsidR="00264B92" w:rsidRPr="00264B92" w:rsidRDefault="00264B92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20C821BB" w14:textId="77777777" w:rsidR="00264B92" w:rsidRDefault="00264B92" w:rsidP="009B7158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6.3. </w:t>
            </w:r>
            <w:r w:rsidRPr="00264B92">
              <w:rPr>
                <w:rFonts w:ascii="Calibri" w:hAnsi="Calibri" w:cs="Calibri"/>
                <w:sz w:val="20"/>
                <w:szCs w:val="20"/>
              </w:rPr>
              <w:t>Dostawa sprzętu do siłowni zewnętrznej: orbitrek– 1 szt</w:t>
            </w:r>
          </w:p>
          <w:p w14:paraId="626A2680" w14:textId="77777777" w:rsidR="00264B92" w:rsidRPr="00264B92" w:rsidRDefault="00264B92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 xml:space="preserve">Cena brutto ………........................ zł </w:t>
            </w:r>
          </w:p>
          <w:p w14:paraId="3C1DABC0" w14:textId="77777777" w:rsidR="00264B92" w:rsidRDefault="00264B92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6CBFB1F7" w14:textId="77777777" w:rsidR="00264B92" w:rsidRDefault="00264B92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6.4. </w:t>
            </w:r>
            <w:r w:rsidRPr="00264B92">
              <w:rPr>
                <w:rFonts w:ascii="Calibri" w:hAnsi="Calibri" w:cs="Calibri"/>
                <w:sz w:val="20"/>
                <w:szCs w:val="20"/>
              </w:rPr>
              <w:t>Dostawa sprzętu do siłowni zewnętrznej: rowerek– 1 szt</w:t>
            </w:r>
          </w:p>
          <w:p w14:paraId="111B4C24" w14:textId="77777777" w:rsidR="00264B92" w:rsidRPr="00264B92" w:rsidRDefault="00264B92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 xml:space="preserve">Cena brutto ………........................ zł </w:t>
            </w:r>
          </w:p>
          <w:p w14:paraId="5F44BAD9" w14:textId="77777777" w:rsidR="00264B92" w:rsidRDefault="00264B92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24DD8E7C" w14:textId="77777777" w:rsidR="00264B92" w:rsidRDefault="00264B92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6.5. </w:t>
            </w:r>
            <w:r w:rsidRPr="00264B92">
              <w:rPr>
                <w:rFonts w:ascii="Calibri" w:hAnsi="Calibri" w:cs="Calibri"/>
                <w:sz w:val="20"/>
                <w:szCs w:val="20"/>
              </w:rPr>
              <w:t>Dostawa sprzętu do siłowni zewnętrznej: twister + wahadło– 1 szt</w:t>
            </w:r>
          </w:p>
          <w:p w14:paraId="62AFFA3F" w14:textId="77777777" w:rsidR="00650D64" w:rsidRPr="00264B92" w:rsidRDefault="00650D64" w:rsidP="00650D64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 xml:space="preserve">Cena brutto ………........................ zł </w:t>
            </w:r>
          </w:p>
          <w:p w14:paraId="14201C81" w14:textId="77777777" w:rsidR="00650D64" w:rsidRDefault="00650D64" w:rsidP="00650D64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2657DD95" w14:textId="77777777" w:rsidR="00650D64" w:rsidRDefault="00650D64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6.6. </w:t>
            </w:r>
            <w:r w:rsidRPr="00650D64">
              <w:rPr>
                <w:rFonts w:ascii="Calibri" w:hAnsi="Calibri" w:cs="Calibri"/>
                <w:sz w:val="20"/>
                <w:szCs w:val="20"/>
              </w:rPr>
              <w:t>Dostawa sprzętu do siłowni zewnętrznej: pedały do ławki– 3 szt</w:t>
            </w:r>
          </w:p>
          <w:p w14:paraId="13DC5780" w14:textId="77777777" w:rsidR="00650D64" w:rsidRPr="00264B92" w:rsidRDefault="00650D64" w:rsidP="00650D64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 xml:space="preserve">Cena brutto ………........................ zł </w:t>
            </w:r>
          </w:p>
          <w:p w14:paraId="07159016" w14:textId="77777777" w:rsidR="00650D64" w:rsidRDefault="00650D64" w:rsidP="00650D64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5863D112" w14:textId="10CE5E02" w:rsidR="00650D64" w:rsidRPr="00650D64" w:rsidRDefault="00650D64" w:rsidP="00650D64">
            <w:pPr>
              <w:spacing w:after="6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0D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Łącznie pozycje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Pr="00650D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.1+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Pr="00650D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+6.3+6.4+6.5+6.6</w:t>
            </w:r>
            <w:r w:rsidRPr="00650D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14:paraId="08588106" w14:textId="77777777" w:rsidR="00650D64" w:rsidRPr="00650D64" w:rsidRDefault="00650D64" w:rsidP="00650D64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50D64">
              <w:rPr>
                <w:rFonts w:asciiTheme="minorHAnsi" w:hAnsiTheme="minorHAnsi" w:cstheme="minorHAnsi"/>
                <w:sz w:val="20"/>
                <w:szCs w:val="20"/>
              </w:rPr>
              <w:t xml:space="preserve">Wartość brutto ………........................ zł </w:t>
            </w:r>
          </w:p>
          <w:p w14:paraId="27AA88FF" w14:textId="465A82B8" w:rsidR="00650D64" w:rsidRPr="009B7158" w:rsidRDefault="00650D64" w:rsidP="00650D64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50D64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44445" w:rsidRPr="009B7158" w14:paraId="5B399F6D" w14:textId="77777777" w:rsidTr="00F30501">
        <w:tc>
          <w:tcPr>
            <w:tcW w:w="1276" w:type="dxa"/>
            <w:vAlign w:val="center"/>
          </w:tcPr>
          <w:p w14:paraId="14501262" w14:textId="77777777" w:rsidR="00B44445" w:rsidRPr="009B7158" w:rsidRDefault="00B44445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7512" w:type="dxa"/>
          </w:tcPr>
          <w:p w14:paraId="5EDDF8FD" w14:textId="77777777" w:rsidR="00B44445" w:rsidRPr="009B7158" w:rsidRDefault="00B44445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i wyposażenia ( w tym 2 sztuk samochodów elektrycznych) do Siedleckiego Centrum Zdrowia Psychicznego funkcjonujacego w ramach SPZOZ w Siedlcach. </w:t>
            </w:r>
          </w:p>
          <w:p w14:paraId="04A5F561" w14:textId="40EE19F5" w:rsidR="00B44445" w:rsidRPr="009B7158" w:rsidRDefault="00650D64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Dostawa testów diagnostycznych</w:t>
            </w:r>
          </w:p>
          <w:p w14:paraId="3BB01185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C9CECE9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44445" w:rsidRPr="009B7158" w14:paraId="75EBB31F" w14:textId="77777777" w:rsidTr="00F30501">
        <w:tc>
          <w:tcPr>
            <w:tcW w:w="1276" w:type="dxa"/>
            <w:vAlign w:val="center"/>
          </w:tcPr>
          <w:p w14:paraId="4CA6114F" w14:textId="77777777" w:rsidR="00B44445" w:rsidRPr="009B7158" w:rsidRDefault="00B44445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7512" w:type="dxa"/>
          </w:tcPr>
          <w:p w14:paraId="19F2CF14" w14:textId="77777777" w:rsidR="00B44445" w:rsidRPr="009B7158" w:rsidRDefault="00B44445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i wyposażenia ( w tym 2 sztuk samochodów elektrycznych) do Siedleckiego Centrum Zdrowia Psychicznego funkcjonujacego w ramach SPZOZ w Siedlcach. </w:t>
            </w:r>
          </w:p>
          <w:p w14:paraId="4E97ECFC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56B7170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6E439981" w14:textId="77777777" w:rsidR="00B9086B" w:rsidRPr="009B7158" w:rsidRDefault="00B9086B" w:rsidP="009B7158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b/>
          <w:sz w:val="20"/>
          <w:szCs w:val="20"/>
        </w:rPr>
        <w:lastRenderedPageBreak/>
        <w:t>OŚWIADCZAMY</w:t>
      </w:r>
      <w:r w:rsidRPr="009B7158">
        <w:rPr>
          <w:rFonts w:asciiTheme="minorHAnsi" w:hAnsiTheme="minorHAnsi" w:cstheme="minorHAnsi"/>
          <w:sz w:val="20"/>
          <w:szCs w:val="20"/>
        </w:rPr>
        <w:t>, że:</w:t>
      </w:r>
    </w:p>
    <w:p w14:paraId="3264E3C6" w14:textId="77777777" w:rsidR="00ED4154" w:rsidRPr="009B7158" w:rsidRDefault="00FF57EE" w:rsidP="009B7158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9B7158">
        <w:rPr>
          <w:rFonts w:asciiTheme="minorHAnsi" w:hAnsiTheme="minorHAnsi" w:cstheme="minorHAnsi"/>
          <w:sz w:val="20"/>
          <w:szCs w:val="20"/>
        </w:rPr>
        <w:t>WZ</w:t>
      </w:r>
      <w:r w:rsidRPr="009B7158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9B7158">
        <w:rPr>
          <w:rFonts w:asciiTheme="minorHAnsi" w:hAnsiTheme="minorHAnsi" w:cstheme="minorHAnsi"/>
          <w:sz w:val="20"/>
          <w:szCs w:val="20"/>
        </w:rPr>
        <w:t xml:space="preserve">z </w:t>
      </w:r>
      <w:r w:rsidRPr="009B7158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9B7158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9B7158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9B7158">
        <w:rPr>
          <w:rFonts w:asciiTheme="minorHAnsi" w:hAnsiTheme="minorHAnsi" w:cstheme="minorHAnsi"/>
          <w:sz w:val="20"/>
          <w:szCs w:val="20"/>
        </w:rPr>
        <w:t>,</w:t>
      </w:r>
    </w:p>
    <w:p w14:paraId="6382EAC9" w14:textId="77777777" w:rsidR="00B44445" w:rsidRPr="009B7158" w:rsidRDefault="00FF57EE" w:rsidP="009B7158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9B7158">
        <w:rPr>
          <w:rFonts w:asciiTheme="minorHAnsi" w:hAnsiTheme="minorHAnsi" w:cstheme="minorHAnsi"/>
          <w:sz w:val="20"/>
          <w:szCs w:val="20"/>
        </w:rPr>
        <w:t>SWZ</w:t>
      </w:r>
      <w:r w:rsidR="00B87AFB" w:rsidRPr="009B7158">
        <w:rPr>
          <w:rFonts w:asciiTheme="minorHAnsi" w:hAnsiTheme="minorHAnsi" w:cstheme="minorHAnsi"/>
          <w:sz w:val="20"/>
          <w:szCs w:val="20"/>
        </w:rPr>
        <w:t>,</w:t>
      </w:r>
      <w:r w:rsidR="00C754AE" w:rsidRPr="009B715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0760247" w14:textId="77777777" w:rsidR="004E4F1B" w:rsidRPr="009B7158" w:rsidRDefault="004E4F1B" w:rsidP="009B7158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</w:p>
    <w:p w14:paraId="3A422ECB" w14:textId="77777777" w:rsidR="00BC4F99" w:rsidRPr="009B7158" w:rsidRDefault="00BC4F99" w:rsidP="009B7158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9B7158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9B7158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9B7158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9B7158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9B7158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9B7158" w14:paraId="3BE2A26A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809E2C9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E4E05F8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247E9D7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9B7158" w14:paraId="2B2090B4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9707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784D6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006C5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9B7158" w14:paraId="33719CD7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C1AC4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B8EB8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F078E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9ABE2C" w14:textId="77777777" w:rsidR="00552F9C" w:rsidRPr="009B7158" w:rsidRDefault="00552F9C" w:rsidP="009B7158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537E5E32" w14:textId="77777777" w:rsidR="006522FA" w:rsidRPr="009B7158" w:rsidRDefault="006522FA" w:rsidP="009B7158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>udzielamy gwarancji na okres .......... miesięcy licząc od daty odbioru końcowego</w:t>
      </w:r>
      <w:r w:rsidR="00253194" w:rsidRPr="009B7158">
        <w:rPr>
          <w:rFonts w:asciiTheme="minorHAnsi" w:hAnsiTheme="minorHAnsi" w:cstheme="minorHAnsi"/>
          <w:sz w:val="20"/>
          <w:szCs w:val="20"/>
        </w:rPr>
        <w:t xml:space="preserve"> przedmiotu zamówienia</w:t>
      </w:r>
      <w:r w:rsidRPr="009B7158">
        <w:rPr>
          <w:rFonts w:asciiTheme="minorHAnsi" w:hAnsiTheme="minorHAnsi" w:cstheme="minorHAnsi"/>
          <w:sz w:val="20"/>
          <w:szCs w:val="20"/>
        </w:rPr>
        <w:t>,</w:t>
      </w:r>
    </w:p>
    <w:p w14:paraId="31F0978E" w14:textId="77777777" w:rsidR="00640768" w:rsidRPr="009B7158" w:rsidRDefault="00FF57EE" w:rsidP="009B7158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9B7158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9B7158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9B7158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9B7158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9B7158">
        <w:rPr>
          <w:rFonts w:asciiTheme="minorHAnsi" w:hAnsiTheme="minorHAnsi" w:cstheme="minorHAnsi"/>
          <w:sz w:val="20"/>
          <w:szCs w:val="20"/>
        </w:rPr>
        <w:t>WZ</w:t>
      </w:r>
      <w:r w:rsidRPr="009B7158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9B7158">
        <w:rPr>
          <w:rFonts w:asciiTheme="minorHAnsi" w:hAnsiTheme="minorHAnsi" w:cstheme="minorHAnsi"/>
          <w:sz w:val="20"/>
          <w:szCs w:val="20"/>
        </w:rPr>
        <w:t>,</w:t>
      </w:r>
      <w:r w:rsidRPr="009B7158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9B7158">
        <w:rPr>
          <w:rFonts w:asciiTheme="minorHAnsi" w:hAnsiTheme="minorHAnsi" w:cstheme="minorHAnsi"/>
          <w:sz w:val="20"/>
          <w:szCs w:val="20"/>
        </w:rPr>
        <w:t>,</w:t>
      </w:r>
      <w:r w:rsidRPr="009B7158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9B7158">
        <w:rPr>
          <w:rFonts w:asciiTheme="minorHAnsi" w:hAnsiTheme="minorHAnsi" w:cstheme="minorHAnsi"/>
          <w:sz w:val="20"/>
          <w:szCs w:val="20"/>
        </w:rPr>
        <w:t>,</w:t>
      </w:r>
    </w:p>
    <w:p w14:paraId="75F2F1EF" w14:textId="77777777" w:rsidR="00525EFF" w:rsidRPr="009B7158" w:rsidRDefault="00FF57EE" w:rsidP="009B7158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9B7158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9B7158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9B7158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9B7158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9B7158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9B7158">
        <w:rPr>
          <w:rFonts w:asciiTheme="minorHAnsi" w:hAnsiTheme="minorHAnsi" w:cstheme="minorHAnsi"/>
          <w:sz w:val="20"/>
          <w:szCs w:val="20"/>
        </w:rPr>
        <w:t>.</w:t>
      </w:r>
    </w:p>
    <w:p w14:paraId="04384561" w14:textId="77777777" w:rsidR="002C23F2" w:rsidRPr="009B7158" w:rsidRDefault="004E4F1B" w:rsidP="009B7158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B7158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9B7158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9B7158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9B7158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9B7158">
        <w:rPr>
          <w:rFonts w:asciiTheme="minorHAnsi" w:hAnsiTheme="minorHAnsi" w:cstheme="minorHAnsi"/>
          <w:bCs/>
          <w:sz w:val="20"/>
          <w:szCs w:val="20"/>
        </w:rPr>
        <w:t>:</w:t>
      </w:r>
    </w:p>
    <w:p w14:paraId="7DCA4EE9" w14:textId="1EB8E8AC" w:rsidR="00CE1552" w:rsidRPr="009B7158" w:rsidRDefault="00853AE9" w:rsidP="009B715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7E62DA81" wp14:editId="39D44070">
            <wp:extent cx="1809750" cy="21907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23515" w14:textId="77777777" w:rsidR="00CE1552" w:rsidRPr="009B7158" w:rsidRDefault="003A37A9" w:rsidP="009B715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158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9B7158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9B7158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9B7158">
        <w:rPr>
          <w:rFonts w:asciiTheme="minorHAnsi" w:hAnsiTheme="minorHAnsi" w:cstheme="minorHAnsi"/>
          <w:bCs/>
          <w:sz w:val="20"/>
          <w:szCs w:val="20"/>
        </w:rPr>
        <w:t>).</w:t>
      </w:r>
    </w:p>
    <w:p w14:paraId="67FB4AF5" w14:textId="77777777" w:rsidR="003A37A9" w:rsidRPr="009B7158" w:rsidRDefault="003A37A9" w:rsidP="009B715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E777B29" w14:textId="72A11C34" w:rsidR="003A37A9" w:rsidRPr="009B7158" w:rsidRDefault="00853AE9" w:rsidP="009B7158">
      <w:pPr>
        <w:pStyle w:val="Akapitzlist"/>
        <w:spacing w:before="360" w:after="120"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316583C5" wp14:editId="320B329A">
            <wp:extent cx="2295525" cy="27622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CABC9" w14:textId="77777777" w:rsidR="003A37A9" w:rsidRPr="009B7158" w:rsidRDefault="003A37A9" w:rsidP="009B7158">
      <w:pPr>
        <w:pStyle w:val="Akapitzlist"/>
        <w:spacing w:after="60"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158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9B7158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9B7158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9B7158" w14:paraId="6B04107B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9171A55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5A0053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CB5B01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56EE996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9B7158" w14:paraId="4EA546FD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3B98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E1E8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30CA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6F00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37A9" w:rsidRPr="009B7158" w14:paraId="3661193E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4708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BFB2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D593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2DEF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6123D42" w14:textId="77777777" w:rsidR="00525EFF" w:rsidRPr="009B7158" w:rsidRDefault="00525EFF" w:rsidP="009B7158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9B7158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9B7158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9B7158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9B7158">
        <w:rPr>
          <w:rFonts w:asciiTheme="minorHAnsi" w:hAnsiTheme="minorHAnsi" w:cstheme="minorHAnsi"/>
          <w:sz w:val="20"/>
          <w:szCs w:val="20"/>
        </w:rPr>
        <w:t>przedmiotowego postępowania</w:t>
      </w:r>
      <w:r w:rsidRPr="009B7158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9B7158" w14:paraId="40804CF6" w14:textId="77777777" w:rsidTr="00B56BE6">
        <w:tc>
          <w:tcPr>
            <w:tcW w:w="1984" w:type="dxa"/>
            <w:vAlign w:val="center"/>
          </w:tcPr>
          <w:p w14:paraId="44C4EFBB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522DC235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9B7158" w14:paraId="3BBE3A5C" w14:textId="77777777" w:rsidTr="00B56BE6">
        <w:tc>
          <w:tcPr>
            <w:tcW w:w="1984" w:type="dxa"/>
            <w:vAlign w:val="center"/>
          </w:tcPr>
          <w:p w14:paraId="15154DD0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6D56F33C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9B7158" w14:paraId="1FBE81B3" w14:textId="77777777" w:rsidTr="00B56BE6">
        <w:tc>
          <w:tcPr>
            <w:tcW w:w="1984" w:type="dxa"/>
            <w:vAlign w:val="center"/>
          </w:tcPr>
          <w:p w14:paraId="0BD1B51D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lastRenderedPageBreak/>
              <w:t>e-mail</w:t>
            </w:r>
          </w:p>
        </w:tc>
        <w:tc>
          <w:tcPr>
            <w:tcW w:w="6836" w:type="dxa"/>
          </w:tcPr>
          <w:p w14:paraId="071DDD46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6A827D80" w14:textId="77777777" w:rsidR="00525EFF" w:rsidRPr="009B7158" w:rsidRDefault="009B316D" w:rsidP="009B7158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9B7158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9B7158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9B7158">
        <w:rPr>
          <w:rFonts w:asciiTheme="minorHAnsi" w:hAnsiTheme="minorHAnsi" w:cstheme="minorHAnsi"/>
          <w:sz w:val="20"/>
          <w:szCs w:val="20"/>
        </w:rPr>
        <w:t>, stanowiąc</w:t>
      </w:r>
      <w:r w:rsidRPr="009B7158">
        <w:rPr>
          <w:rFonts w:asciiTheme="minorHAnsi" w:hAnsiTheme="minorHAnsi" w:cstheme="minorHAnsi"/>
          <w:sz w:val="20"/>
          <w:szCs w:val="20"/>
        </w:rPr>
        <w:t>e</w:t>
      </w:r>
      <w:r w:rsidR="00AF4AC3" w:rsidRPr="009B7158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9B7158">
        <w:rPr>
          <w:rFonts w:asciiTheme="minorHAnsi" w:hAnsiTheme="minorHAnsi" w:cstheme="minorHAnsi"/>
          <w:sz w:val="20"/>
          <w:szCs w:val="20"/>
        </w:rPr>
        <w:t>:</w:t>
      </w:r>
    </w:p>
    <w:p w14:paraId="2B1590A9" w14:textId="77777777" w:rsidR="009B316D" w:rsidRPr="009B7158" w:rsidRDefault="009B316D" w:rsidP="009B7158">
      <w:pPr>
        <w:pStyle w:val="Akapitzlist"/>
        <w:spacing w:before="12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(należy </w:t>
      </w:r>
      <w:r w:rsidR="00EA28A0" w:rsidRPr="009B7158">
        <w:rPr>
          <w:rFonts w:asciiTheme="minorHAnsi" w:hAnsiTheme="minorHAnsi" w:cstheme="minorHAnsi"/>
          <w:i/>
          <w:iCs/>
          <w:color w:val="0070C0"/>
          <w:sz w:val="20"/>
          <w:szCs w:val="20"/>
        </w:rPr>
        <w:t>wskazać wszystkie oświadczenia / dokumenty dołączone do oferty</w:t>
      </w:r>
      <w:r w:rsidRPr="009B7158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755B7237" w14:textId="77777777" w:rsidR="007D475B" w:rsidRPr="009B7158" w:rsidRDefault="007D475B" w:rsidP="009B7158">
      <w:pPr>
        <w:pStyle w:val="Akapitzlist"/>
        <w:numPr>
          <w:ilvl w:val="0"/>
          <w:numId w:val="4"/>
        </w:numPr>
        <w:spacing w:before="120" w:line="276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158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9B7158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5039AB7B" w14:textId="77777777" w:rsidR="0097776D" w:rsidRPr="009B7158" w:rsidRDefault="007D475B" w:rsidP="009B7158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158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9B7158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9B7158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9B7158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4F745F21" w14:textId="77777777" w:rsidR="004D4F17" w:rsidRPr="009B7158" w:rsidRDefault="004D4F17" w:rsidP="009B7158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3E725FD6" w14:textId="77777777" w:rsidR="00814ACA" w:rsidRPr="009B7158" w:rsidRDefault="00814ACA" w:rsidP="009B7158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9B7158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44D36F55" w14:textId="77777777" w:rsidR="00814ACA" w:rsidRPr="009B7158" w:rsidRDefault="00FD166E" w:rsidP="009B7158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9B7158">
        <w:rPr>
          <w:rFonts w:asciiTheme="minorHAnsi" w:hAnsiTheme="minorHAnsi" w:cstheme="minorHAnsi"/>
          <w:iCs/>
          <w:sz w:val="20"/>
          <w:szCs w:val="20"/>
        </w:rPr>
        <w:t xml:space="preserve">            </w:t>
      </w:r>
      <w:r w:rsidR="00814ACA" w:rsidRPr="009B7158">
        <w:rPr>
          <w:rFonts w:asciiTheme="minorHAnsi" w:hAnsiTheme="minorHAnsi" w:cstheme="minorHAnsi"/>
          <w:iCs/>
          <w:sz w:val="20"/>
          <w:szCs w:val="20"/>
        </w:rPr>
        <w:t>[podpis</w:t>
      </w:r>
      <w:r w:rsidRPr="009B7158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9B7158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20"/>
          <w:szCs w:val="20"/>
        </w:rPr>
        <w:footnoteReference w:id="6"/>
      </w:r>
      <w:r w:rsidR="00814ACA" w:rsidRPr="009B7158">
        <w:rPr>
          <w:rFonts w:asciiTheme="minorHAnsi" w:hAnsiTheme="minorHAnsi" w:cstheme="minorHAnsi"/>
          <w:iCs/>
          <w:sz w:val="20"/>
          <w:szCs w:val="20"/>
        </w:rPr>
        <w:t>]</w:t>
      </w:r>
    </w:p>
    <w:sectPr w:rsidR="00814ACA" w:rsidRPr="009B7158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7573A" w14:textId="77777777" w:rsidR="000B7532" w:rsidRDefault="000B7532" w:rsidP="00FF57EE">
      <w:r>
        <w:separator/>
      </w:r>
    </w:p>
  </w:endnote>
  <w:endnote w:type="continuationSeparator" w:id="0">
    <w:p w14:paraId="2E7FC092" w14:textId="77777777" w:rsidR="000B7532" w:rsidRDefault="000B7532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480F" w14:textId="77777777" w:rsidR="00B44445" w:rsidRDefault="00B444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71E6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9785E" w14:textId="77777777" w:rsidR="00B44445" w:rsidRDefault="00B444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9498B" w14:textId="77777777" w:rsidR="000B7532" w:rsidRDefault="000B7532" w:rsidP="00FF57EE">
      <w:r>
        <w:separator/>
      </w:r>
    </w:p>
  </w:footnote>
  <w:footnote w:type="continuationSeparator" w:id="0">
    <w:p w14:paraId="14A474EF" w14:textId="77777777" w:rsidR="000B7532" w:rsidRDefault="000B7532" w:rsidP="00FF57EE">
      <w:r>
        <w:continuationSeparator/>
      </w:r>
    </w:p>
  </w:footnote>
  <w:footnote w:id="1">
    <w:p w14:paraId="0CE00571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093D6572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t.j. Dz. U. z 202</w:t>
      </w:r>
      <w:r w:rsidR="00C0785C">
        <w:rPr>
          <w:rFonts w:ascii="Arial" w:hAnsi="Arial" w:cs="Arial"/>
          <w:color w:val="0070C0"/>
          <w:sz w:val="18"/>
          <w:szCs w:val="18"/>
        </w:rPr>
        <w:t>5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 xml:space="preserve">r. poz. </w:t>
      </w:r>
      <w:r w:rsidR="00C0785C">
        <w:rPr>
          <w:rFonts w:ascii="Arial" w:hAnsi="Arial" w:cs="Arial"/>
          <w:color w:val="0070C0"/>
          <w:sz w:val="18"/>
          <w:szCs w:val="18"/>
        </w:rPr>
        <w:t>1480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13696C08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4E62296D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4565D7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4565D7">
        <w:rPr>
          <w:rFonts w:ascii="Arial" w:hAnsi="Arial" w:cs="Arial"/>
          <w:color w:val="0070C0"/>
          <w:sz w:val="18"/>
          <w:szCs w:val="18"/>
        </w:rPr>
        <w:t xml:space="preserve">  Rozporządzenie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6DC0F1E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633CC78A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2DBFEA93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D674F" w14:textId="77777777" w:rsidR="00B44445" w:rsidRDefault="00B444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600E9" w14:textId="7D1E2745" w:rsidR="009B7158" w:rsidRDefault="00853AE9">
    <w:pPr>
      <w:pStyle w:val="Nagwek"/>
      <w:rPr>
        <w:sz w:val="20"/>
        <w:szCs w:val="20"/>
      </w:rPr>
    </w:pPr>
    <w:r>
      <w:rPr>
        <w:noProof/>
      </w:rPr>
      <w:drawing>
        <wp:inline distT="0" distB="0" distL="0" distR="0" wp14:anchorId="1F158220" wp14:editId="43E32C0F">
          <wp:extent cx="5762625" cy="619125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2162DA" w14:textId="77777777" w:rsidR="009B7158" w:rsidRDefault="009B7158">
    <w:pPr>
      <w:pStyle w:val="Nagwek"/>
      <w:rPr>
        <w:sz w:val="20"/>
        <w:szCs w:val="20"/>
      </w:rPr>
    </w:pPr>
  </w:p>
  <w:p w14:paraId="40725715" w14:textId="035DE4DB" w:rsidR="00AE2ACB" w:rsidRPr="009B7158" w:rsidRDefault="00193F60">
    <w:pPr>
      <w:pStyle w:val="Nagwek"/>
      <w:rPr>
        <w:rFonts w:asciiTheme="minorHAnsi" w:hAnsiTheme="minorHAnsi" w:cstheme="minorHAnsi"/>
        <w:sz w:val="16"/>
        <w:szCs w:val="16"/>
      </w:rPr>
    </w:pPr>
    <w:r w:rsidRPr="009B7158">
      <w:rPr>
        <w:rFonts w:asciiTheme="minorHAnsi" w:hAnsiTheme="minorHAnsi" w:cstheme="minorHAnsi"/>
        <w:sz w:val="16"/>
        <w:szCs w:val="16"/>
      </w:rPr>
      <w:t>Numer referencyjny postępowania:</w:t>
    </w:r>
    <w:r w:rsidR="00AE2ACB" w:rsidRPr="009B7158">
      <w:rPr>
        <w:rFonts w:asciiTheme="minorHAnsi" w:hAnsiTheme="minorHAnsi" w:cstheme="minorHAnsi"/>
        <w:sz w:val="16"/>
        <w:szCs w:val="16"/>
      </w:rPr>
      <w:t xml:space="preserve"> </w:t>
    </w:r>
    <w:r w:rsidR="00B44445" w:rsidRPr="009B7158">
      <w:rPr>
        <w:rFonts w:asciiTheme="minorHAnsi" w:hAnsiTheme="minorHAnsi" w:cstheme="minorHAnsi"/>
        <w:sz w:val="16"/>
        <w:szCs w:val="16"/>
      </w:rPr>
      <w:t>FENXCZP/579/2026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0F0DD" w14:textId="77777777" w:rsidR="00B44445" w:rsidRDefault="00B444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FA90F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53911907">
    <w:abstractNumId w:val="3"/>
  </w:num>
  <w:num w:numId="2" w16cid:durableId="1820610715">
    <w:abstractNumId w:val="1"/>
  </w:num>
  <w:num w:numId="3" w16cid:durableId="521238225">
    <w:abstractNumId w:val="2"/>
  </w:num>
  <w:num w:numId="4" w16cid:durableId="22676587">
    <w:abstractNumId w:val="4"/>
  </w:num>
  <w:num w:numId="5" w16cid:durableId="596451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532"/>
    <w:rsid w:val="00017B94"/>
    <w:rsid w:val="00077EBA"/>
    <w:rsid w:val="000B2973"/>
    <w:rsid w:val="000B7532"/>
    <w:rsid w:val="000C7B6C"/>
    <w:rsid w:val="000E55C8"/>
    <w:rsid w:val="001063D3"/>
    <w:rsid w:val="001129C0"/>
    <w:rsid w:val="00140C27"/>
    <w:rsid w:val="00192E7C"/>
    <w:rsid w:val="00193F60"/>
    <w:rsid w:val="001C7D84"/>
    <w:rsid w:val="001F1C13"/>
    <w:rsid w:val="00216425"/>
    <w:rsid w:val="002214DB"/>
    <w:rsid w:val="00253194"/>
    <w:rsid w:val="00264B92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0D64"/>
    <w:rsid w:val="006522FA"/>
    <w:rsid w:val="006B63D6"/>
    <w:rsid w:val="006C641D"/>
    <w:rsid w:val="006D09E0"/>
    <w:rsid w:val="006D6FC3"/>
    <w:rsid w:val="007D475B"/>
    <w:rsid w:val="007E331F"/>
    <w:rsid w:val="007F3E87"/>
    <w:rsid w:val="00814ACA"/>
    <w:rsid w:val="00853AE9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B7158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4445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528F4"/>
    <w:rsid w:val="00D53337"/>
    <w:rsid w:val="00D554C7"/>
    <w:rsid w:val="00D5631A"/>
    <w:rsid w:val="00D613AB"/>
    <w:rsid w:val="00DC336F"/>
    <w:rsid w:val="00E1735C"/>
    <w:rsid w:val="00E23E48"/>
    <w:rsid w:val="00EA28A0"/>
    <w:rsid w:val="00EB7584"/>
    <w:rsid w:val="00ED4154"/>
    <w:rsid w:val="00EF1FDB"/>
    <w:rsid w:val="00F134D5"/>
    <w:rsid w:val="00F31EAC"/>
    <w:rsid w:val="00F56AD5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5AA19254"/>
  <w15:chartTrackingRefBased/>
  <w15:docId w15:val="{A1E1E22E-2DB5-4D64-8CE2-E3903E543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5</Pages>
  <Words>1200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Zamowienia 2</cp:lastModifiedBy>
  <cp:revision>2</cp:revision>
  <dcterms:created xsi:type="dcterms:W3CDTF">2026-07-01T11:12:00Z</dcterms:created>
  <dcterms:modified xsi:type="dcterms:W3CDTF">2026-07-01T11:12:00Z</dcterms:modified>
</cp:coreProperties>
</file>